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MELBROK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and Thomas Bolnho(q.v.) brought a plaint of debt against Ralph</w:t>
      </w: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Lamport of Wollaston(q.v.) and John Tylly of Wollaston(q.v.).</w:t>
      </w: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BB0" w:rsidRDefault="00FF5BB0" w:rsidP="00FF5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BB0" w:rsidRDefault="00FF5BB0" w:rsidP="00564E3C">
      <w:pPr>
        <w:spacing w:after="0" w:line="240" w:lineRule="auto"/>
      </w:pPr>
      <w:r>
        <w:separator/>
      </w:r>
    </w:p>
  </w:endnote>
  <w:endnote w:type="continuationSeparator" w:id="0">
    <w:p w:rsidR="00FF5BB0" w:rsidRDefault="00FF5B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5BB0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BB0" w:rsidRDefault="00FF5BB0" w:rsidP="00564E3C">
      <w:pPr>
        <w:spacing w:after="0" w:line="240" w:lineRule="auto"/>
      </w:pPr>
      <w:r>
        <w:separator/>
      </w:r>
    </w:p>
  </w:footnote>
  <w:footnote w:type="continuationSeparator" w:id="0">
    <w:p w:rsidR="00FF5BB0" w:rsidRDefault="00FF5B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B0"/>
    <w:rsid w:val="00372DC6"/>
    <w:rsid w:val="00564E3C"/>
    <w:rsid w:val="0064591D"/>
    <w:rsid w:val="00DD5B8A"/>
    <w:rsid w:val="00EB41B8"/>
    <w:rsid w:val="00F14DE1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A13CBD-9D8A-4A34-AFAC-90F887F2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F5B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2016-01-04T20:19:00Z</dcterms:created>
  <dcterms:modified xsi:type="dcterms:W3CDTF">2016-01-04T20:20:00Z</dcterms:modified>
</cp:coreProperties>
</file>